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RED VELVET CUPCAKES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350 degrees   Bake: 20 minutes</w:t>
      </w:r>
    </w:p>
    <w:p w:rsidR="00576C2A" w:rsidRDefault="00576C2A" w:rsidP="005E7AAB">
      <w:pPr>
        <w:jc w:val="center"/>
        <w:rPr>
          <w:rFonts w:ascii="Lucida Handwriting" w:hAnsi="Lucida Handwriting"/>
          <w:sz w:val="32"/>
          <w:szCs w:val="32"/>
        </w:rPr>
      </w:pP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unsweetened cocoa powder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baking soda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salt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softened butter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sugar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eggs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sour cream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milk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(1 ounce) bottle red food coloring</w:t>
      </w:r>
    </w:p>
    <w:p w:rsid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 vanilla</w:t>
      </w:r>
    </w:p>
    <w:p w:rsidR="005E7AAB" w:rsidRPr="005E7AAB" w:rsidRDefault="005E7AAB" w:rsidP="005E7AAB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Mix flour, cocoa powder, baking soda and salt.  Beat butter and sugar until fluffy.  Beat in eggs, one at a time.  </w:t>
      </w:r>
      <w:r w:rsidR="00576C2A">
        <w:rPr>
          <w:rFonts w:ascii="Lucida Handwriting" w:hAnsi="Lucida Handwriting"/>
          <w:sz w:val="32"/>
          <w:szCs w:val="32"/>
        </w:rPr>
        <w:t>M</w:t>
      </w:r>
      <w:r>
        <w:rPr>
          <w:rFonts w:ascii="Lucida Handwriting" w:hAnsi="Lucida Handwriting"/>
          <w:sz w:val="32"/>
          <w:szCs w:val="32"/>
        </w:rPr>
        <w:t>ix</w:t>
      </w:r>
      <w:r w:rsidR="00576C2A">
        <w:rPr>
          <w:rFonts w:ascii="Lucida Handwriting" w:hAnsi="Lucida Handwriting"/>
          <w:sz w:val="32"/>
          <w:szCs w:val="32"/>
        </w:rPr>
        <w:t xml:space="preserve"> in sour cream, milk, food color and vanilla.  Gradually beat in flour mixture on low speed until blended.  Do not overbeat. Pour batter into paper lined cupcake pans, fill 2/3 full.  Bake </w:t>
      </w:r>
    </w:p>
    <w:sectPr w:rsidR="005E7AAB" w:rsidRPr="005E7AAB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5E7AAB"/>
    <w:rsid w:val="001D2716"/>
    <w:rsid w:val="002F63A1"/>
    <w:rsid w:val="00576C2A"/>
    <w:rsid w:val="005E7AAB"/>
    <w:rsid w:val="008A5D5D"/>
    <w:rsid w:val="00B2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15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2012-01-30T20:07:00Z</dcterms:created>
  <dcterms:modified xsi:type="dcterms:W3CDTF">2012-01-30T20:22:00Z</dcterms:modified>
</cp:coreProperties>
</file>